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8C4" w:rsidRDefault="006708C4" w:rsidP="00EC6C84">
      <w:pPr>
        <w:pStyle w:val="NoSpacing"/>
        <w:ind w:right="-8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A) Aşağıdaki cümlelerden doğru olanların başına</w:t>
      </w:r>
    </w:p>
    <w:p w:rsidR="006708C4" w:rsidRDefault="006708C4" w:rsidP="00EC6C84">
      <w:pPr>
        <w:pStyle w:val="NoSpacing"/>
        <w:ind w:right="-8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‘D’yanlış olanların başına ‘Y’ yazınız.(1x10=10 P)</w:t>
      </w:r>
      <w:r w:rsidRPr="00585B0C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6708C4" w:rsidRDefault="006708C4" w:rsidP="00984378">
      <w:pPr>
        <w:pStyle w:val="NoSpacing"/>
        <w:rPr>
          <w:rFonts w:ascii="Verdana" w:hAnsi="Verdana"/>
          <w:b/>
          <w:sz w:val="20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A4 kağıdına sürtüldüğünde şeffaflaştıran besin içeriği proteinlerdir.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Bütün besinlerde su ve mineral vardır.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Yer çekimi kuvveti temas gerektiren bir kuvvettir.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Sigara bırakma hattı Alo 174 tür.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)Yiyecekleri ısırmamızı sağlayan azı dişleridir.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Besinlerden enerji alma sırası Karbonhidrat,Protein,Yağ dır.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Mıknatıs cisimlere elektriksel kuvvet uygular.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Sürtünme kuvveti hareketi hızlandırıcı etki yapar.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Kuvvet kalorimetre ile ölçülür.</w:t>
      </w: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</w:p>
    <w:p w:rsidR="006708C4" w:rsidRPr="005524A6" w:rsidRDefault="006708C4" w:rsidP="00984378">
      <w:pPr>
        <w:pStyle w:val="NoSpacing"/>
        <w:rPr>
          <w:rFonts w:ascii="Verdana" w:hAnsi="Verdana"/>
          <w:b/>
          <w:sz w:val="18"/>
          <w:szCs w:val="20"/>
        </w:rPr>
      </w:pPr>
      <w:r w:rsidRPr="005524A6">
        <w:rPr>
          <w:rFonts w:ascii="Verdana" w:hAnsi="Verdana"/>
          <w:b/>
          <w:sz w:val="18"/>
          <w:szCs w:val="20"/>
        </w:rPr>
        <w:t>(  ) Yüzeyde pürüz fazla ise sürtünme kuvveti azdır.</w:t>
      </w: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 w:rsidRPr="00EC6C84">
        <w:rPr>
          <w:rFonts w:ascii="Verdana" w:hAnsi="Verdana"/>
          <w:b/>
          <w:sz w:val="20"/>
          <w:szCs w:val="20"/>
        </w:rPr>
        <w:t>) A</w:t>
      </w:r>
      <w:r>
        <w:rPr>
          <w:rFonts w:ascii="Verdana" w:hAnsi="Verdana"/>
          <w:b/>
          <w:sz w:val="20"/>
          <w:szCs w:val="20"/>
        </w:rPr>
        <w:t>şağıdaki hal değişim şemasında,kutucukla-</w:t>
      </w: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rFonts w:ascii="Verdana" w:hAnsi="Verdana"/>
          <w:b/>
          <w:sz w:val="20"/>
          <w:szCs w:val="20"/>
        </w:rPr>
        <w:t xml:space="preserve">ra </w:t>
      </w:r>
      <w:r w:rsidRPr="00EC6C84">
        <w:rPr>
          <w:rFonts w:ascii="Verdana" w:hAnsi="Verdana"/>
          <w:b/>
          <w:sz w:val="20"/>
          <w:szCs w:val="20"/>
        </w:rPr>
        <w:t>yazılması gereken kelimeleri ok işaretlerinin yönlerine dikkat ederek yazınız.</w:t>
      </w:r>
      <w:r>
        <w:rPr>
          <w:rFonts w:ascii="Verdana" w:hAnsi="Verdana"/>
          <w:b/>
          <w:sz w:val="20"/>
          <w:szCs w:val="20"/>
        </w:rPr>
        <w:t>(2x</w:t>
      </w:r>
      <w:r w:rsidRPr="00EC6C84">
        <w:rPr>
          <w:rFonts w:ascii="Verdana" w:hAnsi="Verdana"/>
          <w:b/>
          <w:sz w:val="20"/>
          <w:szCs w:val="20"/>
        </w:rPr>
        <w:t>6=12 Puan)</w:t>
      </w:r>
      <w:r w:rsidRPr="00EC6C84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Pr="00DC6C57" w:rsidRDefault="006708C4" w:rsidP="006D1B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77.5pt;height:180.75pt;visibility:visible">
            <v:imagedata r:id="rId7" o:title=""/>
          </v:shape>
        </w:pict>
      </w: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6" o:spid="_x0000_i1026" type="#_x0000_t75" style="width:278.25pt;height:221.25pt;visibility:visible">
            <v:imagedata r:id="rId8" o:title=""/>
          </v:shape>
        </w:pict>
      </w: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D) Aşağıdaki cümlelerde noktalı yerleri verilen sözcüklerden uygun olanı yazınız.(2x5=10 P)</w:t>
      </w:r>
      <w:r w:rsidRPr="00585B0C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Pr="00D52DC0">
        <w:rPr>
          <w:rFonts w:ascii="Times New Roman" w:hAnsi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tr-TR"/>
        </w:rPr>
        <w:pict>
          <v:shape id="Resim 4" o:spid="_x0000_i1027" type="#_x0000_t75" style="width:276.75pt;height:227.25pt;visibility:visible">
            <v:imagedata r:id="rId9" o:title=""/>
          </v:shape>
        </w:pict>
      </w: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E)</w:t>
      </w:r>
    </w:p>
    <w:tbl>
      <w:tblPr>
        <w:tblW w:w="52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3372"/>
      </w:tblGrid>
      <w:tr w:rsidR="006708C4" w:rsidRPr="00D52DC0" w:rsidTr="00D52DC0">
        <w:trPr>
          <w:trHeight w:val="348"/>
        </w:trPr>
        <w:tc>
          <w:tcPr>
            <w:tcW w:w="184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Maddenin Adı</w:t>
            </w:r>
          </w:p>
        </w:tc>
        <w:tc>
          <w:tcPr>
            <w:tcW w:w="337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Erime Noktası (</w:t>
            </w:r>
            <w:r w:rsidRPr="00D52DC0">
              <w:rPr>
                <w:rFonts w:ascii="Arial" w:hAnsi="Arial" w:cs="Arial"/>
                <w:b/>
                <w:color w:val="252525"/>
                <w:sz w:val="17"/>
                <w:szCs w:val="17"/>
                <w:shd w:val="clear" w:color="auto" w:fill="FFFFFF"/>
              </w:rPr>
              <w:t xml:space="preserve">°C </w:t>
            </w:r>
            <w:r w:rsidRPr="00D52DC0">
              <w:rPr>
                <w:rFonts w:ascii="Verdana" w:hAnsi="Verdana" w:cs="Arial"/>
                <w:b/>
                <w:color w:val="252525"/>
                <w:szCs w:val="17"/>
                <w:shd w:val="clear" w:color="auto" w:fill="FFFFFF"/>
              </w:rPr>
              <w:t>)</w:t>
            </w:r>
          </w:p>
        </w:tc>
      </w:tr>
      <w:tr w:rsidR="006708C4" w:rsidRPr="00D52DC0" w:rsidTr="00D52DC0">
        <w:trPr>
          <w:trHeight w:val="302"/>
        </w:trPr>
        <w:tc>
          <w:tcPr>
            <w:tcW w:w="184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Gümüş</w:t>
            </w:r>
          </w:p>
        </w:tc>
        <w:tc>
          <w:tcPr>
            <w:tcW w:w="337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960</w:t>
            </w:r>
          </w:p>
        </w:tc>
      </w:tr>
      <w:tr w:rsidR="006708C4" w:rsidRPr="00D52DC0" w:rsidTr="00D52DC0">
        <w:trPr>
          <w:trHeight w:val="302"/>
        </w:trPr>
        <w:tc>
          <w:tcPr>
            <w:tcW w:w="184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Bakır</w:t>
            </w:r>
          </w:p>
        </w:tc>
        <w:tc>
          <w:tcPr>
            <w:tcW w:w="337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1083</w:t>
            </w:r>
          </w:p>
        </w:tc>
      </w:tr>
      <w:tr w:rsidR="006708C4" w:rsidRPr="00D52DC0" w:rsidTr="00D52DC0">
        <w:trPr>
          <w:trHeight w:val="317"/>
        </w:trPr>
        <w:tc>
          <w:tcPr>
            <w:tcW w:w="184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Demir</w:t>
            </w:r>
          </w:p>
        </w:tc>
        <w:tc>
          <w:tcPr>
            <w:tcW w:w="3372" w:type="dxa"/>
          </w:tcPr>
          <w:p w:rsidR="006708C4" w:rsidRPr="00D52DC0" w:rsidRDefault="006708C4" w:rsidP="006D1B25">
            <w:pPr>
              <w:pStyle w:val="NoSpacing"/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</w:pPr>
            <w:r w:rsidRPr="00D52DC0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>1538</w:t>
            </w:r>
          </w:p>
        </w:tc>
      </w:tr>
    </w:tbl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708C4" w:rsidRDefault="006708C4" w:rsidP="006D1B25">
      <w:pPr>
        <w:pStyle w:val="NoSpacing"/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  <w:r w:rsidRPr="00AB7334">
        <w:rPr>
          <w:rFonts w:ascii="Verdana" w:hAnsi="Verdana"/>
          <w:b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AB7334">
        <w:rPr>
          <w:rFonts w:ascii="Verdana" w:hAnsi="Verdana"/>
          <w:b/>
          <w:sz w:val="20"/>
          <w:szCs w:val="20"/>
        </w:rPr>
        <w:t xml:space="preserve">Yukarıdaki tabloya göre 1000 </w:t>
      </w:r>
      <w:r w:rsidRPr="00AB7334"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 xml:space="preserve">°C de </w:t>
      </w: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 xml:space="preserve">   </w:t>
      </w:r>
    </w:p>
    <w:p w:rsidR="006708C4" w:rsidRDefault="006708C4" w:rsidP="006D1B25">
      <w:pPr>
        <w:pStyle w:val="NoSpacing"/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 xml:space="preserve">   </w:t>
      </w:r>
      <w:r w:rsidRPr="00AB7334"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 xml:space="preserve">maddelerin </w:t>
      </w: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 xml:space="preserve">hallerini yazınız.   </w:t>
      </w:r>
    </w:p>
    <w:p w:rsidR="006708C4" w:rsidRDefault="006708C4" w:rsidP="006D1B25">
      <w:pPr>
        <w:pStyle w:val="NoSpacing"/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 xml:space="preserve">   (</w:t>
      </w:r>
      <w:r w:rsidRPr="00AB7334"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>Katı,Sıvı,Gaz,Plazma )</w:t>
      </w: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 xml:space="preserve"> (1</w:t>
      </w:r>
      <w:r>
        <w:rPr>
          <w:rFonts w:ascii="Verdana" w:hAnsi="Verdana"/>
          <w:b/>
          <w:sz w:val="20"/>
          <w:szCs w:val="20"/>
        </w:rPr>
        <w:t>x3=3 P)</w:t>
      </w:r>
    </w:p>
    <w:p w:rsidR="006708C4" w:rsidRDefault="006708C4" w:rsidP="006D1B25">
      <w:pPr>
        <w:pStyle w:val="NoSpacing"/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</w:p>
    <w:p w:rsidR="006708C4" w:rsidRDefault="006708C4" w:rsidP="00AB7334">
      <w:pPr>
        <w:pStyle w:val="NoSpacing"/>
        <w:numPr>
          <w:ilvl w:val="0"/>
          <w:numId w:val="1"/>
        </w:numP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>Gümüş :</w:t>
      </w:r>
    </w:p>
    <w:p w:rsidR="006708C4" w:rsidRDefault="006708C4" w:rsidP="00AB7334">
      <w:pPr>
        <w:pStyle w:val="NoSpacing"/>
        <w:ind w:left="720"/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</w:p>
    <w:p w:rsidR="006708C4" w:rsidRDefault="006708C4" w:rsidP="00AB7334">
      <w:pPr>
        <w:pStyle w:val="NoSpacing"/>
        <w:numPr>
          <w:ilvl w:val="0"/>
          <w:numId w:val="1"/>
        </w:numP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>Bakır :</w:t>
      </w:r>
    </w:p>
    <w:p w:rsidR="006708C4" w:rsidRDefault="006708C4" w:rsidP="00AB7334">
      <w:pPr>
        <w:pStyle w:val="NoSpacing"/>
        <w:ind w:left="720"/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</w:p>
    <w:p w:rsidR="006708C4" w:rsidRPr="00AB7334" w:rsidRDefault="006708C4" w:rsidP="00AB7334">
      <w:pPr>
        <w:pStyle w:val="NoSpacing"/>
        <w:numPr>
          <w:ilvl w:val="0"/>
          <w:numId w:val="1"/>
        </w:numP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</w:pPr>
      <w:r>
        <w:rPr>
          <w:rFonts w:ascii="Verdana" w:hAnsi="Verdana" w:cs="Arial"/>
          <w:b/>
          <w:color w:val="252525"/>
          <w:sz w:val="20"/>
          <w:szCs w:val="17"/>
          <w:shd w:val="clear" w:color="auto" w:fill="FFFFFF"/>
        </w:rPr>
        <w:t>Demir :</w:t>
      </w: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</w:p>
    <w:p w:rsidR="006708C4" w:rsidRDefault="006708C4" w:rsidP="009275CB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</w:t>
      </w:r>
      <w:r w:rsidRPr="009275CB">
        <w:rPr>
          <w:rFonts w:ascii="Verdana" w:hAnsi="Verdana"/>
          <w:b/>
          <w:sz w:val="20"/>
          <w:szCs w:val="20"/>
        </w:rPr>
        <w:t>)</w:t>
      </w:r>
      <w:r w:rsidRPr="009275CB">
        <w:rPr>
          <w:rFonts w:ascii="Verdana" w:hAnsi="Verdana"/>
          <w:sz w:val="20"/>
          <w:szCs w:val="20"/>
        </w:rPr>
        <w:t xml:space="preserve"> </w:t>
      </w:r>
      <w:r w:rsidRPr="009275CB">
        <w:rPr>
          <w:rFonts w:ascii="Verdana" w:hAnsi="Verdana"/>
          <w:b/>
          <w:sz w:val="20"/>
          <w:szCs w:val="20"/>
        </w:rPr>
        <w:t xml:space="preserve">Aşağıda buharlaşma ve kaynamanın bazı </w:t>
      </w:r>
    </w:p>
    <w:p w:rsidR="006708C4" w:rsidRDefault="006708C4" w:rsidP="009275CB">
      <w:pPr>
        <w:pStyle w:val="NoSpacing"/>
        <w:rPr>
          <w:rFonts w:ascii="Verdana" w:hAnsi="Verdana"/>
          <w:b/>
          <w:sz w:val="20"/>
          <w:szCs w:val="20"/>
        </w:rPr>
      </w:pPr>
      <w:r w:rsidRPr="009275CB">
        <w:rPr>
          <w:rFonts w:ascii="Verdana" w:hAnsi="Verdana"/>
          <w:b/>
          <w:sz w:val="20"/>
          <w:szCs w:val="20"/>
        </w:rPr>
        <w:t>özellikleri verilmiştir. Bu özelliklerin hangi kavrama</w:t>
      </w:r>
      <w:r>
        <w:rPr>
          <w:rFonts w:ascii="Verdana" w:hAnsi="Verdana"/>
          <w:b/>
          <w:sz w:val="20"/>
          <w:szCs w:val="20"/>
        </w:rPr>
        <w:t xml:space="preserve"> ait olduğunu işaretleyiniz.(2x6=12 P)</w:t>
      </w:r>
    </w:p>
    <w:p w:rsidR="006708C4" w:rsidRDefault="006708C4" w:rsidP="009275CB">
      <w:pPr>
        <w:pStyle w:val="NoSpacing"/>
        <w:rPr>
          <w:rFonts w:ascii="Verdana" w:hAnsi="Verdana"/>
          <w:b/>
          <w:sz w:val="20"/>
          <w:szCs w:val="20"/>
        </w:rPr>
      </w:pPr>
    </w:p>
    <w:p w:rsidR="006708C4" w:rsidRDefault="006708C4" w:rsidP="009B222F">
      <w:pPr>
        <w:pStyle w:val="NoSpacing"/>
        <w:rPr>
          <w:rFonts w:ascii="Verdana" w:hAnsi="Verdana"/>
          <w:b/>
          <w:sz w:val="20"/>
          <w:szCs w:val="20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Resim 7" o:spid="_x0000_i1028" type="#_x0000_t75" style="width:255pt;height:213.75pt;visibility:visible">
            <v:imagedata r:id="rId10" o:title=""/>
          </v:shape>
        </w:pict>
      </w:r>
    </w:p>
    <w:p w:rsidR="006708C4" w:rsidRDefault="006708C4" w:rsidP="009B222F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G) Aşağıdaki çoktan seçmeli soruları cevaplayınız.(5x7=35 Puan)</w:t>
      </w:r>
    </w:p>
    <w:p w:rsidR="006708C4" w:rsidRDefault="006708C4" w:rsidP="009B222F">
      <w:pPr>
        <w:pStyle w:val="NoSpacing"/>
        <w:rPr>
          <w:rFonts w:ascii="Verdana" w:hAnsi="Verdana"/>
          <w:b/>
          <w:sz w:val="20"/>
          <w:szCs w:val="20"/>
        </w:rPr>
      </w:pPr>
    </w:p>
    <w:p w:rsidR="006708C4" w:rsidRPr="00544DA6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Resim 21" o:spid="_x0000_i1029" type="#_x0000_t75" style="width:273pt;height:250.5pt;visibility:visible">
            <v:imagedata r:id="rId11" o:title=""/>
          </v:shape>
        </w:pict>
      </w: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4" o:spid="_x0000_i1030" type="#_x0000_t75" style="width:273pt;height:189.75pt;visibility:visible">
            <v:imagedata r:id="rId12" o:title=""/>
          </v:shape>
        </w:pict>
      </w: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708C4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7" o:spid="_x0000_i1031" type="#_x0000_t75" style="width:275.25pt;height:114.75pt;visibility:visible">
            <v:imagedata r:id="rId13" o:title=""/>
          </v:shape>
        </w:pict>
      </w: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5" o:spid="_x0000_i1032" type="#_x0000_t75" style="width:271.5pt;height:132.75pt;visibility:visible">
            <v:imagedata r:id="rId14" o:title=""/>
          </v:shape>
        </w:pict>
      </w: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      </w:t>
      </w: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</w:t>
      </w:r>
    </w:p>
    <w:p w:rsidR="006708C4" w:rsidRPr="005524A6" w:rsidRDefault="006708C4" w:rsidP="006D1B25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Default="006708C4" w:rsidP="006D1B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_x0000_i1033" type="#_x0000_t75" style="width:268.5pt;height:241.5pt;visibility:visible">
            <v:imagedata r:id="rId15" o:title=""/>
          </v:shape>
        </w:pict>
      </w:r>
    </w:p>
    <w:p w:rsidR="006708C4" w:rsidRDefault="006708C4" w:rsidP="00CE1924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708C4" w:rsidRPr="00CE1924" w:rsidRDefault="006708C4" w:rsidP="00CE1924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D52DC0">
        <w:rPr>
          <w:rFonts w:ascii="Verdana" w:hAnsi="Verdana"/>
          <w:b/>
          <w:noProof/>
          <w:sz w:val="20"/>
          <w:szCs w:val="20"/>
          <w:lang w:eastAsia="tr-TR"/>
        </w:rPr>
        <w:pict>
          <v:shape id="Resim 20" o:spid="_x0000_i1034" type="#_x0000_t75" style="width:269.25pt;height:147.75pt;visibility:visible">
            <v:imagedata r:id="rId16" o:title=""/>
          </v:shape>
        </w:pict>
      </w:r>
      <w:bookmarkStart w:id="0" w:name="_GoBack"/>
      <w:bookmarkEnd w:id="0"/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D52DC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6" o:spid="_x0000_i1035" type="#_x0000_t75" style="width:267pt;height:174.75pt;visibility:visible">
            <v:imagedata r:id="rId17" o:title="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       </w:t>
      </w: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Pr="005524A6" w:rsidRDefault="006708C4" w:rsidP="00CE1924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Ğ) </w:t>
      </w:r>
      <w:r w:rsidRPr="004672F8">
        <w:rPr>
          <w:rFonts w:ascii="Verdana" w:hAnsi="Verdana"/>
          <w:b/>
          <w:sz w:val="20"/>
          <w:szCs w:val="20"/>
        </w:rPr>
        <w:t xml:space="preserve"> Resimde verilen boşaltım sistemi yapı ve organlarını noktalı yerlere yazınız.</w:t>
      </w:r>
      <w:r>
        <w:rPr>
          <w:rFonts w:ascii="Verdana" w:hAnsi="Verdana"/>
          <w:b/>
          <w:sz w:val="20"/>
          <w:szCs w:val="20"/>
        </w:rPr>
        <w:t>(1x4=4p)</w:t>
      </w:r>
      <w:r w:rsidRPr="004672F8">
        <w:rPr>
          <w:rFonts w:ascii="Verdana" w:hAnsi="Verdana"/>
          <w:b/>
          <w:sz w:val="20"/>
          <w:szCs w:val="20"/>
        </w:rPr>
        <w:t xml:space="preserve">       </w:t>
      </w: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D52DC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" o:spid="_x0000_i1036" type="#_x0000_t75" style="width:254.25pt;height:126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">
            <v:imagedata r:id="rId18" o:title=""/>
            <o:lock v:ext="edit" aspectratio="f"/>
          </v:shape>
        </w:pict>
      </w: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Default="006708C4" w:rsidP="00CE1924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Default="006708C4" w:rsidP="008C115C">
      <w:pPr>
        <w:pStyle w:val="NoSpacing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6708C4" w:rsidRPr="00544DA6" w:rsidRDefault="006708C4" w:rsidP="006D1B25">
      <w:pPr>
        <w:pStyle w:val="NoSpacing"/>
        <w:rPr>
          <w:rFonts w:ascii="Verdana" w:hAnsi="Verdana"/>
          <w:b/>
          <w:sz w:val="20"/>
          <w:szCs w:val="20"/>
        </w:rPr>
      </w:pPr>
    </w:p>
    <w:sectPr w:rsidR="006708C4" w:rsidRPr="00544DA6" w:rsidSect="00544DA6">
      <w:headerReference w:type="default" r:id="rId19"/>
      <w:pgSz w:w="11906" w:h="16838"/>
      <w:pgMar w:top="397" w:right="397" w:bottom="397" w:left="397" w:header="113" w:footer="227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8C4" w:rsidRDefault="006708C4" w:rsidP="00EC6C84">
      <w:pPr>
        <w:spacing w:after="0" w:line="240" w:lineRule="auto"/>
      </w:pPr>
      <w:r>
        <w:separator/>
      </w:r>
    </w:p>
  </w:endnote>
  <w:endnote w:type="continuationSeparator" w:id="0">
    <w:p w:rsidR="006708C4" w:rsidRDefault="006708C4" w:rsidP="00EC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8C4" w:rsidRDefault="006708C4" w:rsidP="00EC6C84">
      <w:pPr>
        <w:spacing w:after="0" w:line="240" w:lineRule="auto"/>
      </w:pPr>
      <w:r>
        <w:separator/>
      </w:r>
    </w:p>
  </w:footnote>
  <w:footnote w:type="continuationSeparator" w:id="0">
    <w:p w:rsidR="006708C4" w:rsidRDefault="006708C4" w:rsidP="00EC6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8C4" w:rsidRPr="006E47D7" w:rsidRDefault="006708C4" w:rsidP="00984378">
    <w:pPr>
      <w:pStyle w:val="Header"/>
      <w:rPr>
        <w:rFonts w:ascii="Times New Roman" w:hAnsi="Times New Roman"/>
        <w:b/>
        <w:sz w:val="24"/>
        <w:szCs w:val="24"/>
      </w:rPr>
    </w:pPr>
    <w:r w:rsidRPr="006E47D7">
      <w:rPr>
        <w:rFonts w:ascii="Times New Roman" w:hAnsi="Times New Roman"/>
        <w:b/>
        <w:sz w:val="24"/>
        <w:szCs w:val="24"/>
      </w:rPr>
      <w:t xml:space="preserve">Adı Soyadı:                                         Sınıfı:                              Numarası:           </w:t>
    </w:r>
    <w:r>
      <w:rPr>
        <w:rFonts w:ascii="Times New Roman" w:hAnsi="Times New Roman"/>
        <w:b/>
        <w:sz w:val="24"/>
        <w:szCs w:val="24"/>
      </w:rPr>
      <w:t xml:space="preserve">                Puanı:</w:t>
    </w:r>
  </w:p>
  <w:p w:rsidR="006708C4" w:rsidRPr="00DC6C57" w:rsidRDefault="006708C4" w:rsidP="00DC6C57">
    <w:pPr>
      <w:pStyle w:val="Header"/>
      <w:jc w:val="center"/>
      <w:rPr>
        <w:rFonts w:ascii="Times New Roman" w:hAnsi="Times New Roman"/>
        <w:b/>
        <w:szCs w:val="24"/>
      </w:rPr>
    </w:pPr>
    <w:r w:rsidRPr="00DC6C57">
      <w:rPr>
        <w:rFonts w:ascii="Times New Roman" w:hAnsi="Times New Roman"/>
        <w:b/>
        <w:szCs w:val="24"/>
      </w:rPr>
      <w:t>201</w:t>
    </w:r>
    <w:r>
      <w:rPr>
        <w:rFonts w:ascii="Times New Roman" w:hAnsi="Times New Roman"/>
        <w:b/>
        <w:szCs w:val="24"/>
      </w:rPr>
      <w:t>..</w:t>
    </w:r>
    <w:r w:rsidRPr="00DC6C57">
      <w:rPr>
        <w:rFonts w:ascii="Times New Roman" w:hAnsi="Times New Roman"/>
        <w:b/>
        <w:szCs w:val="24"/>
      </w:rPr>
      <w:t>-201</w:t>
    </w:r>
    <w:r>
      <w:rPr>
        <w:rFonts w:ascii="Times New Roman" w:hAnsi="Times New Roman"/>
        <w:b/>
        <w:szCs w:val="24"/>
      </w:rPr>
      <w:t>..</w:t>
    </w:r>
    <w:r w:rsidRPr="00DC6C57">
      <w:rPr>
        <w:rFonts w:ascii="Times New Roman" w:hAnsi="Times New Roman"/>
        <w:b/>
        <w:szCs w:val="24"/>
      </w:rPr>
      <w:t xml:space="preserve"> EĞİTİM ÖĞRETİM YILI </w:t>
    </w:r>
    <w:r>
      <w:rPr>
        <w:rFonts w:ascii="Times New Roman" w:hAnsi="Times New Roman"/>
        <w:b/>
        <w:szCs w:val="24"/>
      </w:rPr>
      <w:t>………..</w:t>
    </w:r>
    <w:r w:rsidRPr="00DC6C57">
      <w:rPr>
        <w:rFonts w:ascii="Times New Roman" w:hAnsi="Times New Roman"/>
        <w:b/>
        <w:szCs w:val="24"/>
      </w:rPr>
      <w:t xml:space="preserve"> ORTAOKULU</w:t>
    </w:r>
  </w:p>
  <w:p w:rsidR="006708C4" w:rsidRPr="00DC6C57" w:rsidRDefault="006708C4" w:rsidP="00DC6C57">
    <w:pPr>
      <w:pStyle w:val="Header"/>
      <w:jc w:val="center"/>
      <w:rPr>
        <w:rFonts w:ascii="Times New Roman" w:hAnsi="Times New Roman"/>
        <w:b/>
        <w:szCs w:val="24"/>
      </w:rPr>
    </w:pPr>
    <w:r w:rsidRPr="00DC6C57">
      <w:rPr>
        <w:rFonts w:ascii="Times New Roman" w:hAnsi="Times New Roman"/>
        <w:b/>
        <w:szCs w:val="24"/>
      </w:rPr>
      <w:t>FEN BİLİMLERİ  DERSİ  1.DÖNEM 3.YAZILI SORULARI</w:t>
    </w:r>
  </w:p>
  <w:p w:rsidR="006708C4" w:rsidRPr="00DC6C57" w:rsidRDefault="006708C4" w:rsidP="00DC6C57">
    <w:pPr>
      <w:pStyle w:val="Header"/>
      <w:jc w:val="center"/>
      <w:rPr>
        <w:rFonts w:ascii="Times New Roman" w:hAnsi="Times New Roman"/>
        <w:b/>
        <w:sz w:val="20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607C3"/>
    <w:multiLevelType w:val="hybridMultilevel"/>
    <w:tmpl w:val="E57661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1B25"/>
    <w:rsid w:val="00025D09"/>
    <w:rsid w:val="0012234A"/>
    <w:rsid w:val="00135303"/>
    <w:rsid w:val="001B7AC7"/>
    <w:rsid w:val="003871C7"/>
    <w:rsid w:val="003C7F03"/>
    <w:rsid w:val="00460A92"/>
    <w:rsid w:val="004672F8"/>
    <w:rsid w:val="00544DA6"/>
    <w:rsid w:val="005524A6"/>
    <w:rsid w:val="00585B0C"/>
    <w:rsid w:val="005E6F3C"/>
    <w:rsid w:val="006708C4"/>
    <w:rsid w:val="006D1B25"/>
    <w:rsid w:val="006E47D7"/>
    <w:rsid w:val="00715949"/>
    <w:rsid w:val="00792C27"/>
    <w:rsid w:val="00852DE3"/>
    <w:rsid w:val="008932A4"/>
    <w:rsid w:val="008C115C"/>
    <w:rsid w:val="009275CB"/>
    <w:rsid w:val="009406D8"/>
    <w:rsid w:val="00980CD2"/>
    <w:rsid w:val="00984378"/>
    <w:rsid w:val="009B222F"/>
    <w:rsid w:val="00AB7334"/>
    <w:rsid w:val="00B62F23"/>
    <w:rsid w:val="00BC6CA3"/>
    <w:rsid w:val="00BD4160"/>
    <w:rsid w:val="00C654AC"/>
    <w:rsid w:val="00CE1924"/>
    <w:rsid w:val="00D12650"/>
    <w:rsid w:val="00D156A5"/>
    <w:rsid w:val="00D52DC0"/>
    <w:rsid w:val="00D66CD6"/>
    <w:rsid w:val="00DC6C57"/>
    <w:rsid w:val="00EC6C84"/>
    <w:rsid w:val="00ED7FBF"/>
    <w:rsid w:val="00F22D23"/>
    <w:rsid w:val="00F96D81"/>
    <w:rsid w:val="00FE4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C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D1B2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D1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1B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C6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C6C8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C6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C6C84"/>
    <w:rPr>
      <w:rFonts w:cs="Times New Roman"/>
    </w:rPr>
  </w:style>
  <w:style w:type="table" w:styleId="TableGrid">
    <w:name w:val="Table Grid"/>
    <w:basedOn w:val="TableNormal"/>
    <w:uiPriority w:val="99"/>
    <w:rsid w:val="009B22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3</Pages>
  <Words>222</Words>
  <Characters>1268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fatih</cp:lastModifiedBy>
  <cp:revision>12</cp:revision>
  <dcterms:created xsi:type="dcterms:W3CDTF">2014-12-10T00:08:00Z</dcterms:created>
  <dcterms:modified xsi:type="dcterms:W3CDTF">2014-12-31T14:49:00Z</dcterms:modified>
</cp:coreProperties>
</file>